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Brückenbauarbeiten - Konstruktiver Ingenieurbau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